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46E63C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5203A">
        <w:rPr>
          <w:rFonts w:cs="Arial"/>
          <w:noProof w:val="0"/>
          <w:sz w:val="22"/>
          <w:szCs w:val="22"/>
        </w:rPr>
        <w:t>0092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0EE7B3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9B3F2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SA3, SA6</w:t>
      </w:r>
    </w:p>
    <w:p w14:paraId="2AA9D0DB" w14:textId="20DD96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1357BE1" w:rsidR="00B97703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Betsy Covell</w:t>
      </w:r>
      <w:r w:rsidR="00C338C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338C5" w:rsidRPr="00C63C17">
          <w:rPr>
            <w:rStyle w:val="Hyperlink"/>
            <w:rFonts w:ascii="Arial" w:hAnsi="Arial" w:cs="Arial"/>
            <w:b/>
            <w:bCs/>
            <w:sz w:val="22"/>
            <w:szCs w:val="22"/>
          </w:rPr>
          <w:t>betsy.covell@nokia.com</w:t>
        </w:r>
      </w:hyperlink>
    </w:p>
    <w:p w14:paraId="593AE595" w14:textId="77777777" w:rsidR="00C338C5" w:rsidRPr="004E3939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F0C27A8" w:rsidR="00B97703" w:rsidRDefault="00C338C5" w:rsidP="000F6242">
      <w:r>
        <w:t xml:space="preserve">In response to the request to clarify </w:t>
      </w:r>
      <w:r w:rsidRPr="00C338C5">
        <w:t xml:space="preserve">clarify </w:t>
      </w:r>
      <w:r>
        <w:t xml:space="preserve">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71FEDED3" w:rsidR="00C338C5" w:rsidRPr="00C338C5" w:rsidRDefault="00C338C5" w:rsidP="000F6242">
      <w:r>
        <w:t>This</w:t>
      </w:r>
      <w:r w:rsidRPr="00C338C5">
        <w:t xml:space="preserve"> requirement </w:t>
      </w:r>
      <w:r w:rsidR="00DF7CFD">
        <w:t>applies to</w:t>
      </w:r>
      <w:r w:rsidRPr="00C338C5">
        <w:t xml:space="preserve">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22.216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0C65"/>
    <w:rsid w:val="001C5CF7"/>
    <w:rsid w:val="001D50E9"/>
    <w:rsid w:val="002F1940"/>
    <w:rsid w:val="00304DEF"/>
    <w:rsid w:val="00383545"/>
    <w:rsid w:val="00433500"/>
    <w:rsid w:val="00433F71"/>
    <w:rsid w:val="00440D43"/>
    <w:rsid w:val="0045203A"/>
    <w:rsid w:val="004E3939"/>
    <w:rsid w:val="00572763"/>
    <w:rsid w:val="007F4F92"/>
    <w:rsid w:val="008D772F"/>
    <w:rsid w:val="00934751"/>
    <w:rsid w:val="0099764C"/>
    <w:rsid w:val="00A53463"/>
    <w:rsid w:val="00B97703"/>
    <w:rsid w:val="00C338C5"/>
    <w:rsid w:val="00C37814"/>
    <w:rsid w:val="00CF6087"/>
    <w:rsid w:val="00DF7CF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2022-02-18T13:53:00Z</dcterms:created>
  <dcterms:modified xsi:type="dcterms:W3CDTF">2022-02-18T13:53:00Z</dcterms:modified>
</cp:coreProperties>
</file>